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29FFD" w14:textId="77777777" w:rsidR="00BA24F3" w:rsidRDefault="00BA24F3" w:rsidP="00BA2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RERYSBY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2E07EE2" w14:textId="77777777" w:rsidR="00BA24F3" w:rsidRDefault="00BA24F3" w:rsidP="00BA2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Draper.</w:t>
      </w:r>
    </w:p>
    <w:p w14:paraId="09707301" w14:textId="77777777" w:rsidR="00BA24F3" w:rsidRDefault="00BA24F3" w:rsidP="00BA24F3">
      <w:pPr>
        <w:rPr>
          <w:rFonts w:ascii="Times New Roman" w:hAnsi="Times New Roman" w:cs="Times New Roman"/>
        </w:rPr>
      </w:pPr>
    </w:p>
    <w:p w14:paraId="39F8AB1B" w14:textId="77777777" w:rsidR="00BA24F3" w:rsidRDefault="00BA24F3" w:rsidP="00BA24F3">
      <w:pPr>
        <w:rPr>
          <w:rFonts w:ascii="Times New Roman" w:hAnsi="Times New Roman" w:cs="Times New Roman"/>
        </w:rPr>
      </w:pPr>
    </w:p>
    <w:p w14:paraId="13C8F810" w14:textId="77777777" w:rsidR="00BA24F3" w:rsidRDefault="00BA24F3" w:rsidP="00BA2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Baret</w:t>
      </w:r>
      <w:proofErr w:type="spellEnd"/>
      <w:r>
        <w:rPr>
          <w:rFonts w:ascii="Times New Roman" w:hAnsi="Times New Roman" w:cs="Times New Roman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14:paraId="1FE13BB5" w14:textId="77777777" w:rsidR="00BA24F3" w:rsidRDefault="00BA24F3" w:rsidP="00BA2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Suffolk.</w:t>
      </w:r>
    </w:p>
    <w:p w14:paraId="1EBC4395" w14:textId="77777777" w:rsidR="00BA24F3" w:rsidRDefault="00BA24F3" w:rsidP="00BA2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213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77960C7" w14:textId="77777777" w:rsidR="00BA24F3" w:rsidRDefault="00BA24F3" w:rsidP="00BA2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Fen of Hadleigh, Suffolk.</w:t>
      </w:r>
    </w:p>
    <w:p w14:paraId="46828E3B" w14:textId="77777777" w:rsidR="00BA24F3" w:rsidRDefault="00BA24F3" w:rsidP="00BA2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19974268" w14:textId="77777777" w:rsidR="00BA24F3" w:rsidRDefault="00BA24F3" w:rsidP="00BA24F3">
      <w:pPr>
        <w:rPr>
          <w:rFonts w:ascii="Times New Roman" w:hAnsi="Times New Roman" w:cs="Times New Roman"/>
        </w:rPr>
      </w:pPr>
    </w:p>
    <w:p w14:paraId="5ADB4282" w14:textId="77777777" w:rsidR="00BA24F3" w:rsidRDefault="00BA24F3" w:rsidP="00BA24F3">
      <w:pPr>
        <w:rPr>
          <w:rFonts w:ascii="Times New Roman" w:hAnsi="Times New Roman" w:cs="Times New Roman"/>
        </w:rPr>
      </w:pPr>
    </w:p>
    <w:p w14:paraId="28934DF2" w14:textId="77777777" w:rsidR="00BA24F3" w:rsidRDefault="00BA24F3" w:rsidP="00BA2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November 2018</w:t>
      </w:r>
    </w:p>
    <w:p w14:paraId="32EBA308" w14:textId="77777777" w:rsidR="006B2F86" w:rsidRPr="00E71FC3" w:rsidRDefault="00BA24F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2666F" w14:textId="77777777" w:rsidR="00BA24F3" w:rsidRDefault="00BA24F3" w:rsidP="00E71FC3">
      <w:r>
        <w:separator/>
      </w:r>
    </w:p>
  </w:endnote>
  <w:endnote w:type="continuationSeparator" w:id="0">
    <w:p w14:paraId="327797E8" w14:textId="77777777" w:rsidR="00BA24F3" w:rsidRDefault="00BA24F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732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A44B9" w14:textId="77777777" w:rsidR="00BA24F3" w:rsidRDefault="00BA24F3" w:rsidP="00E71FC3">
      <w:r>
        <w:separator/>
      </w:r>
    </w:p>
  </w:footnote>
  <w:footnote w:type="continuationSeparator" w:id="0">
    <w:p w14:paraId="394C216B" w14:textId="77777777" w:rsidR="00BA24F3" w:rsidRDefault="00BA24F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F3"/>
    <w:rsid w:val="001A7C09"/>
    <w:rsid w:val="00577BD5"/>
    <w:rsid w:val="00656CBA"/>
    <w:rsid w:val="006A1F77"/>
    <w:rsid w:val="00733BE7"/>
    <w:rsid w:val="00AB52E8"/>
    <w:rsid w:val="00B16D3F"/>
    <w:rsid w:val="00BA24F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DBDC2"/>
  <w15:chartTrackingRefBased/>
  <w15:docId w15:val="{1212D0FA-7A9D-4E30-8BFD-4CD714B5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24F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A24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2018-11-27T17:38:00Z</dcterms:created>
  <dcterms:modified xsi:type="dcterms:W3CDTF">2018-11-27T17:43:00Z</dcterms:modified>
</cp:coreProperties>
</file>